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4E" w:rsidRPr="00612CED" w:rsidRDefault="0031154E" w:rsidP="009F09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612CED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</w:t>
      </w:r>
      <w:r w:rsidRPr="00612CED">
        <w:rPr>
          <w:sz w:val="28"/>
          <w:szCs w:val="28"/>
        </w:rPr>
        <w:t xml:space="preserve"> </w:t>
      </w:r>
    </w:p>
    <w:p w:rsidR="0031154E" w:rsidRPr="00612CED" w:rsidRDefault="0031154E" w:rsidP="009F094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31154E" w:rsidRPr="00612CED" w:rsidRDefault="0031154E" w:rsidP="009F0947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31154E" w:rsidRPr="00612CED" w:rsidRDefault="0031154E" w:rsidP="009F094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</w:t>
      </w:r>
      <w:r w:rsidRPr="00612CED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30 апреля 2026 года </w:t>
      </w:r>
      <w:r w:rsidRPr="00612CE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76</w:t>
      </w:r>
    </w:p>
    <w:p w:rsidR="0031154E" w:rsidRPr="00612CED" w:rsidRDefault="0031154E" w:rsidP="009F0947">
      <w:pPr>
        <w:pStyle w:val="Header"/>
        <w:tabs>
          <w:tab w:val="left" w:pos="4800"/>
        </w:tabs>
        <w:ind w:left="4800"/>
      </w:pPr>
    </w:p>
    <w:p w:rsidR="0031154E" w:rsidRPr="00612CED" w:rsidRDefault="0031154E" w:rsidP="009F0947">
      <w:pPr>
        <w:pStyle w:val="Header"/>
        <w:tabs>
          <w:tab w:val="left" w:pos="4800"/>
        </w:tabs>
        <w:ind w:left="4800"/>
      </w:pPr>
    </w:p>
    <w:p w:rsidR="0031154E" w:rsidRPr="00612CED" w:rsidRDefault="0031154E" w:rsidP="009F0947">
      <w:pPr>
        <w:pStyle w:val="Header"/>
        <w:tabs>
          <w:tab w:val="left" w:pos="4800"/>
        </w:tabs>
        <w:ind w:left="4800"/>
      </w:pPr>
    </w:p>
    <w:p w:rsidR="0031154E" w:rsidRDefault="0031154E"/>
    <w:tbl>
      <w:tblPr>
        <w:tblW w:w="13179" w:type="dxa"/>
        <w:tblInd w:w="-106" w:type="dxa"/>
        <w:tblLook w:val="0000"/>
      </w:tblPr>
      <w:tblGrid>
        <w:gridCol w:w="13179"/>
      </w:tblGrid>
      <w:tr w:rsidR="0031154E" w:rsidRPr="009824A1" w:rsidTr="009E7458">
        <w:trPr>
          <w:trHeight w:val="810"/>
        </w:trPr>
        <w:tc>
          <w:tcPr>
            <w:tcW w:w="13179" w:type="dxa"/>
            <w:vAlign w:val="bottom"/>
          </w:tcPr>
          <w:p w:rsidR="0031154E" w:rsidRPr="009824A1" w:rsidRDefault="0031154E" w:rsidP="00D93543">
            <w:pPr>
              <w:tabs>
                <w:tab w:val="left" w:pos="8771"/>
              </w:tabs>
              <w:ind w:right="317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5904F7">
              <w:rPr>
                <w:b/>
                <w:bCs/>
                <w:sz w:val="28"/>
                <w:szCs w:val="28"/>
              </w:rPr>
              <w:t>бъем поступлений доходов в  бюджет Маякского сельского поселения  Отрадненского района по кодам видов (подвидов) доходов на 20</w:t>
            </w:r>
            <w:r>
              <w:rPr>
                <w:b/>
                <w:bCs/>
                <w:sz w:val="28"/>
                <w:szCs w:val="28"/>
              </w:rPr>
              <w:t>26</w:t>
            </w:r>
            <w:r w:rsidRPr="005904F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1154E" w:rsidRPr="00506C4A" w:rsidRDefault="0031154E" w:rsidP="009F0947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                  </w:t>
      </w:r>
      <w:r w:rsidRPr="00506C4A">
        <w:t xml:space="preserve">(рублей)                                   </w:t>
      </w:r>
    </w:p>
    <w:tbl>
      <w:tblPr>
        <w:tblW w:w="100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34"/>
        <w:gridCol w:w="4961"/>
        <w:gridCol w:w="1842"/>
      </w:tblGrid>
      <w:tr w:rsidR="0031154E" w:rsidRPr="009824A1" w:rsidTr="00840A41">
        <w:tc>
          <w:tcPr>
            <w:tcW w:w="3234" w:type="dxa"/>
            <w:vAlign w:val="center"/>
          </w:tcPr>
          <w:p w:rsidR="0031154E" w:rsidRPr="009824A1" w:rsidRDefault="0031154E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961" w:type="dxa"/>
            <w:vAlign w:val="center"/>
          </w:tcPr>
          <w:p w:rsidR="0031154E" w:rsidRPr="009824A1" w:rsidRDefault="0031154E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842" w:type="dxa"/>
            <w:vAlign w:val="center"/>
          </w:tcPr>
          <w:p w:rsidR="0031154E" w:rsidRPr="009824A1" w:rsidRDefault="0031154E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2" w:type="dxa"/>
          </w:tcPr>
          <w:p w:rsidR="0031154E" w:rsidRPr="008F6788" w:rsidRDefault="0031154E" w:rsidP="002A10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6 093 000,0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2" w:type="dxa"/>
          </w:tcPr>
          <w:p w:rsidR="0031154E" w:rsidRPr="008F6788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1 03 02230 01 0000 110</w:t>
            </w: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1 03 02240 01 0000 110</w:t>
            </w: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1 03 02250 01 0000 110</w:t>
            </w: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</w:t>
            </w:r>
            <w:r w:rsidRPr="009824A1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 xml:space="preserve">уплаты </w:t>
            </w:r>
            <w:r w:rsidRPr="009824A1">
              <w:rPr>
                <w:sz w:val="28"/>
                <w:szCs w:val="28"/>
              </w:rPr>
              <w:t xml:space="preserve">акцизов на </w:t>
            </w:r>
            <w:r>
              <w:rPr>
                <w:sz w:val="28"/>
                <w:szCs w:val="28"/>
              </w:rPr>
              <w:t xml:space="preserve">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2" w:type="dxa"/>
          </w:tcPr>
          <w:p w:rsidR="0031154E" w:rsidRPr="009824A1" w:rsidRDefault="0031154E" w:rsidP="00D70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3 812 200,0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1 05 03000 01 0000 110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Единый сельскохозяйственный налог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1 06 01030 10 0000 110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jc w:val="both"/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8"/>
                <w:szCs w:val="28"/>
              </w:rPr>
              <w:t xml:space="preserve">сельских </w:t>
            </w:r>
            <w:r w:rsidRPr="009824A1">
              <w:rPr>
                <w:sz w:val="28"/>
                <w:szCs w:val="28"/>
              </w:rPr>
              <w:t>поселений</w:t>
            </w:r>
          </w:p>
        </w:tc>
        <w:tc>
          <w:tcPr>
            <w:tcW w:w="1842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265A1E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1 06 </w:t>
            </w:r>
            <w:r>
              <w:rPr>
                <w:sz w:val="28"/>
                <w:szCs w:val="28"/>
              </w:rPr>
              <w:t>06033 10</w:t>
            </w:r>
            <w:r w:rsidRPr="009824A1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1804CF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480 000,0</w:t>
            </w:r>
          </w:p>
        </w:tc>
      </w:tr>
      <w:tr w:rsidR="0031154E" w:rsidRPr="009824A1" w:rsidTr="008E7B3B">
        <w:trPr>
          <w:trHeight w:val="1452"/>
        </w:trPr>
        <w:tc>
          <w:tcPr>
            <w:tcW w:w="3234" w:type="dxa"/>
          </w:tcPr>
          <w:p w:rsidR="0031154E" w:rsidRPr="009824A1" w:rsidRDefault="0031154E" w:rsidP="00265A1E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1 06 </w:t>
            </w:r>
            <w:r>
              <w:rPr>
                <w:sz w:val="28"/>
                <w:szCs w:val="28"/>
              </w:rPr>
              <w:t>06043 10</w:t>
            </w:r>
            <w:r w:rsidRPr="009824A1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961" w:type="dxa"/>
          </w:tcPr>
          <w:p w:rsidR="0031154E" w:rsidRDefault="0031154E" w:rsidP="00840A41">
            <w:pPr>
              <w:rPr>
                <w:sz w:val="28"/>
                <w:szCs w:val="28"/>
              </w:rPr>
            </w:pPr>
            <w:r w:rsidRPr="001804CF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</w:t>
            </w:r>
            <w:r w:rsidRPr="009824A1">
              <w:rPr>
                <w:sz w:val="28"/>
                <w:szCs w:val="28"/>
              </w:rPr>
              <w:t>5 10 0000 120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jc w:val="both"/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Доходы</w:t>
            </w:r>
            <w:r>
              <w:rPr>
                <w:sz w:val="28"/>
                <w:szCs w:val="28"/>
              </w:rPr>
              <w:t>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381 800,0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2" w:type="dxa"/>
          </w:tcPr>
          <w:p w:rsidR="0031154E" w:rsidRPr="009824A1" w:rsidRDefault="0031154E" w:rsidP="006E7EF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6 317 950,0</w:t>
            </w:r>
          </w:p>
        </w:tc>
      </w:tr>
      <w:tr w:rsidR="0031154E" w:rsidRPr="009824A1" w:rsidTr="00C31477">
        <w:trPr>
          <w:trHeight w:val="1044"/>
        </w:trPr>
        <w:tc>
          <w:tcPr>
            <w:tcW w:w="3234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9824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9824A1">
              <w:rPr>
                <w:sz w:val="28"/>
                <w:szCs w:val="28"/>
              </w:rPr>
              <w:t>000 00 0000 15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бюджетной системы Российской Федерации</w:t>
            </w:r>
            <w:r w:rsidRPr="009824A1"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31154E" w:rsidRPr="009824A1" w:rsidRDefault="0031154E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4 838 600,0</w:t>
            </w:r>
          </w:p>
        </w:tc>
      </w:tr>
      <w:tr w:rsidR="0031154E" w:rsidRPr="009824A1" w:rsidTr="00840A41">
        <w:trPr>
          <w:trHeight w:val="396"/>
        </w:trPr>
        <w:tc>
          <w:tcPr>
            <w:tcW w:w="3234" w:type="dxa"/>
          </w:tcPr>
          <w:p w:rsidR="0031154E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4961" w:type="dxa"/>
          </w:tcPr>
          <w:p w:rsidR="0031154E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42" w:type="dxa"/>
          </w:tcPr>
          <w:p w:rsidR="0031154E" w:rsidRDefault="0031154E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9824A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9824A1">
              <w:rPr>
                <w:sz w:val="28"/>
                <w:szCs w:val="28"/>
              </w:rPr>
              <w:t>000 00 0000 15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961" w:type="dxa"/>
          </w:tcPr>
          <w:p w:rsidR="0031154E" w:rsidRPr="00225C1E" w:rsidRDefault="0031154E" w:rsidP="00840A41">
            <w:pPr>
              <w:rPr>
                <w:b/>
                <w:bCs/>
                <w:sz w:val="28"/>
                <w:szCs w:val="28"/>
              </w:rPr>
            </w:pPr>
            <w:r w:rsidRPr="00225C1E">
              <w:rPr>
                <w:sz w:val="28"/>
                <w:szCs w:val="28"/>
              </w:rPr>
              <w:t>Субвенции бюджетам бюджетной системы Российской Федерации*</w:t>
            </w:r>
          </w:p>
        </w:tc>
        <w:tc>
          <w:tcPr>
            <w:tcW w:w="1842" w:type="dxa"/>
          </w:tcPr>
          <w:p w:rsidR="0031154E" w:rsidRPr="00225C1E" w:rsidRDefault="0031154E" w:rsidP="006E7EFC">
            <w:pPr>
              <w:jc w:val="both"/>
              <w:rPr>
                <w:sz w:val="28"/>
                <w:szCs w:val="28"/>
              </w:rPr>
            </w:pPr>
            <w:r w:rsidRPr="00225C1E">
              <w:rPr>
                <w:sz w:val="28"/>
                <w:szCs w:val="28"/>
              </w:rPr>
              <w:t>30 000,0</w:t>
            </w:r>
          </w:p>
        </w:tc>
      </w:tr>
      <w:tr w:rsidR="0031154E" w:rsidRPr="009824A1" w:rsidTr="00840A41"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2 02 40000 00 0000 150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  <w:r w:rsidRPr="009824A1"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31154E" w:rsidRDefault="0031154E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1 217 250,0</w:t>
            </w:r>
          </w:p>
        </w:tc>
      </w:tr>
      <w:tr w:rsidR="0031154E" w:rsidRPr="009824A1" w:rsidTr="00840A41">
        <w:trPr>
          <w:trHeight w:val="248"/>
        </w:trPr>
        <w:tc>
          <w:tcPr>
            <w:tcW w:w="3234" w:type="dxa"/>
          </w:tcPr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4961" w:type="dxa"/>
          </w:tcPr>
          <w:p w:rsidR="0031154E" w:rsidRPr="009824A1" w:rsidRDefault="0031154E" w:rsidP="00840A4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31154E" w:rsidRPr="0064467E" w:rsidRDefault="0031154E" w:rsidP="006E7EFC">
            <w:pPr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12 410 950,0</w:t>
            </w:r>
          </w:p>
        </w:tc>
      </w:tr>
      <w:tr w:rsidR="0031154E" w:rsidRPr="009824A1" w:rsidTr="00840A41">
        <w:trPr>
          <w:trHeight w:val="248"/>
        </w:trPr>
        <w:tc>
          <w:tcPr>
            <w:tcW w:w="10037" w:type="dxa"/>
            <w:gridSpan w:val="3"/>
          </w:tcPr>
          <w:p w:rsidR="0031154E" w:rsidRDefault="0031154E" w:rsidP="00840A41">
            <w:pPr>
              <w:rPr>
                <w:sz w:val="28"/>
                <w:szCs w:val="28"/>
              </w:rPr>
            </w:pPr>
          </w:p>
          <w:p w:rsidR="0031154E" w:rsidRPr="009824A1" w:rsidRDefault="0031154E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По видам и подвидам доходов,</w:t>
            </w:r>
            <w:r>
              <w:rPr>
                <w:sz w:val="28"/>
                <w:szCs w:val="28"/>
              </w:rPr>
              <w:t xml:space="preserve"> входящим в соответствующий груп</w:t>
            </w:r>
            <w:r w:rsidRPr="009824A1">
              <w:rPr>
                <w:sz w:val="28"/>
                <w:szCs w:val="28"/>
              </w:rPr>
              <w:t>пировочный код бюджетной классификации, зачисленным в бюджет Маякского сельского поселения Отрадненского района в соответствии с законодательством Российской Федерации</w:t>
            </w:r>
          </w:p>
        </w:tc>
      </w:tr>
    </w:tbl>
    <w:p w:rsidR="0031154E" w:rsidRDefault="0031154E"/>
    <w:p w:rsidR="0031154E" w:rsidRDefault="0031154E"/>
    <w:p w:rsidR="0031154E" w:rsidRDefault="0031154E"/>
    <w:tbl>
      <w:tblPr>
        <w:tblW w:w="10080" w:type="dxa"/>
        <w:tblInd w:w="-72" w:type="dxa"/>
        <w:tblLook w:val="00A0"/>
      </w:tblPr>
      <w:tblGrid>
        <w:gridCol w:w="6436"/>
        <w:gridCol w:w="3644"/>
      </w:tblGrid>
      <w:tr w:rsidR="0031154E" w:rsidTr="00D70FB2">
        <w:tc>
          <w:tcPr>
            <w:tcW w:w="6436" w:type="dxa"/>
            <w:vAlign w:val="bottom"/>
          </w:tcPr>
          <w:p w:rsidR="0031154E" w:rsidRDefault="0031154E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31154E" w:rsidRDefault="0031154E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644" w:type="dxa"/>
            <w:vAlign w:val="bottom"/>
          </w:tcPr>
          <w:p w:rsidR="0031154E" w:rsidRDefault="0031154E" w:rsidP="008F6788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31154E" w:rsidRDefault="0031154E">
      <w:bookmarkStart w:id="0" w:name="_GoBack"/>
      <w:bookmarkEnd w:id="0"/>
    </w:p>
    <w:sectPr w:rsidR="0031154E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947"/>
    <w:rsid w:val="00001195"/>
    <w:rsid w:val="00004B5C"/>
    <w:rsid w:val="000053A7"/>
    <w:rsid w:val="000058C8"/>
    <w:rsid w:val="0000652C"/>
    <w:rsid w:val="00014569"/>
    <w:rsid w:val="000148B0"/>
    <w:rsid w:val="00024237"/>
    <w:rsid w:val="00025E59"/>
    <w:rsid w:val="00030A1E"/>
    <w:rsid w:val="000342D1"/>
    <w:rsid w:val="00035C20"/>
    <w:rsid w:val="000369DC"/>
    <w:rsid w:val="00037175"/>
    <w:rsid w:val="000378FA"/>
    <w:rsid w:val="00051335"/>
    <w:rsid w:val="00052E0F"/>
    <w:rsid w:val="000607E6"/>
    <w:rsid w:val="000646BB"/>
    <w:rsid w:val="00070AD4"/>
    <w:rsid w:val="00076B8F"/>
    <w:rsid w:val="000837DF"/>
    <w:rsid w:val="000846A1"/>
    <w:rsid w:val="00085DBB"/>
    <w:rsid w:val="00095483"/>
    <w:rsid w:val="000A3E57"/>
    <w:rsid w:val="000A6F76"/>
    <w:rsid w:val="000B0F01"/>
    <w:rsid w:val="000B12C6"/>
    <w:rsid w:val="000B19FB"/>
    <w:rsid w:val="000B1C30"/>
    <w:rsid w:val="000B3749"/>
    <w:rsid w:val="000C30D9"/>
    <w:rsid w:val="000C7BD7"/>
    <w:rsid w:val="000D0FD1"/>
    <w:rsid w:val="000D4B7D"/>
    <w:rsid w:val="000D4C24"/>
    <w:rsid w:val="000D509A"/>
    <w:rsid w:val="000D7581"/>
    <w:rsid w:val="000D793C"/>
    <w:rsid w:val="000E5036"/>
    <w:rsid w:val="000E6234"/>
    <w:rsid w:val="000F3480"/>
    <w:rsid w:val="000F4292"/>
    <w:rsid w:val="000F4338"/>
    <w:rsid w:val="000F4818"/>
    <w:rsid w:val="00101A82"/>
    <w:rsid w:val="00101E27"/>
    <w:rsid w:val="00103163"/>
    <w:rsid w:val="00103C6D"/>
    <w:rsid w:val="0011154F"/>
    <w:rsid w:val="00117761"/>
    <w:rsid w:val="00122DF0"/>
    <w:rsid w:val="00130B35"/>
    <w:rsid w:val="001310A1"/>
    <w:rsid w:val="00133274"/>
    <w:rsid w:val="001372E1"/>
    <w:rsid w:val="00137DE1"/>
    <w:rsid w:val="00140763"/>
    <w:rsid w:val="001410FB"/>
    <w:rsid w:val="001440AB"/>
    <w:rsid w:val="00153D40"/>
    <w:rsid w:val="001566B1"/>
    <w:rsid w:val="00160E9C"/>
    <w:rsid w:val="00165008"/>
    <w:rsid w:val="0016589D"/>
    <w:rsid w:val="00165A91"/>
    <w:rsid w:val="00170094"/>
    <w:rsid w:val="00171D23"/>
    <w:rsid w:val="0017750A"/>
    <w:rsid w:val="001804CF"/>
    <w:rsid w:val="0018053C"/>
    <w:rsid w:val="001847BA"/>
    <w:rsid w:val="00187E33"/>
    <w:rsid w:val="0019037F"/>
    <w:rsid w:val="0019174D"/>
    <w:rsid w:val="0019294E"/>
    <w:rsid w:val="00192E63"/>
    <w:rsid w:val="00193F5C"/>
    <w:rsid w:val="001943FD"/>
    <w:rsid w:val="00194DAC"/>
    <w:rsid w:val="0019527C"/>
    <w:rsid w:val="00196AD1"/>
    <w:rsid w:val="001A5AD9"/>
    <w:rsid w:val="001B0DBB"/>
    <w:rsid w:val="001B432C"/>
    <w:rsid w:val="001B4C3C"/>
    <w:rsid w:val="001B7601"/>
    <w:rsid w:val="001C02F3"/>
    <w:rsid w:val="001C222E"/>
    <w:rsid w:val="001C2B90"/>
    <w:rsid w:val="001D252A"/>
    <w:rsid w:val="001D78F0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576F"/>
    <w:rsid w:val="001F6C37"/>
    <w:rsid w:val="001F7524"/>
    <w:rsid w:val="00202115"/>
    <w:rsid w:val="0020299D"/>
    <w:rsid w:val="00206A44"/>
    <w:rsid w:val="00206B64"/>
    <w:rsid w:val="00207F54"/>
    <w:rsid w:val="00210FB0"/>
    <w:rsid w:val="002131AB"/>
    <w:rsid w:val="00215B3E"/>
    <w:rsid w:val="00225C1E"/>
    <w:rsid w:val="00226FEC"/>
    <w:rsid w:val="0023343C"/>
    <w:rsid w:val="00235E5F"/>
    <w:rsid w:val="00245E32"/>
    <w:rsid w:val="00247B66"/>
    <w:rsid w:val="00250D9A"/>
    <w:rsid w:val="002531DC"/>
    <w:rsid w:val="00253D69"/>
    <w:rsid w:val="0025648D"/>
    <w:rsid w:val="002566EF"/>
    <w:rsid w:val="00257A5D"/>
    <w:rsid w:val="00261262"/>
    <w:rsid w:val="00265A1E"/>
    <w:rsid w:val="0027091A"/>
    <w:rsid w:val="00271DF2"/>
    <w:rsid w:val="00271F18"/>
    <w:rsid w:val="00272693"/>
    <w:rsid w:val="00277794"/>
    <w:rsid w:val="00291D51"/>
    <w:rsid w:val="0029206D"/>
    <w:rsid w:val="00293A79"/>
    <w:rsid w:val="002A0107"/>
    <w:rsid w:val="002A05BF"/>
    <w:rsid w:val="002A1095"/>
    <w:rsid w:val="002A1C00"/>
    <w:rsid w:val="002A22CB"/>
    <w:rsid w:val="002A3601"/>
    <w:rsid w:val="002A446F"/>
    <w:rsid w:val="002A4A1B"/>
    <w:rsid w:val="002A4E1B"/>
    <w:rsid w:val="002A745D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72B9"/>
    <w:rsid w:val="002D7EA5"/>
    <w:rsid w:val="002D7FEB"/>
    <w:rsid w:val="002E63B2"/>
    <w:rsid w:val="002F0DF4"/>
    <w:rsid w:val="002F5E83"/>
    <w:rsid w:val="003001C4"/>
    <w:rsid w:val="0030337C"/>
    <w:rsid w:val="00304F04"/>
    <w:rsid w:val="00305253"/>
    <w:rsid w:val="0030710E"/>
    <w:rsid w:val="0031154E"/>
    <w:rsid w:val="0031165F"/>
    <w:rsid w:val="0031653D"/>
    <w:rsid w:val="00320C29"/>
    <w:rsid w:val="00324722"/>
    <w:rsid w:val="003266C9"/>
    <w:rsid w:val="00326FC1"/>
    <w:rsid w:val="003275A4"/>
    <w:rsid w:val="00327EA9"/>
    <w:rsid w:val="00330406"/>
    <w:rsid w:val="00330611"/>
    <w:rsid w:val="00333D2D"/>
    <w:rsid w:val="00334ECD"/>
    <w:rsid w:val="00335D8B"/>
    <w:rsid w:val="0034035F"/>
    <w:rsid w:val="00343356"/>
    <w:rsid w:val="00344A84"/>
    <w:rsid w:val="00346C6B"/>
    <w:rsid w:val="00356143"/>
    <w:rsid w:val="00360619"/>
    <w:rsid w:val="00362F8D"/>
    <w:rsid w:val="00363B51"/>
    <w:rsid w:val="00363B97"/>
    <w:rsid w:val="00365169"/>
    <w:rsid w:val="00365E1B"/>
    <w:rsid w:val="003761A9"/>
    <w:rsid w:val="0037667E"/>
    <w:rsid w:val="003826C0"/>
    <w:rsid w:val="003832E5"/>
    <w:rsid w:val="00383B2A"/>
    <w:rsid w:val="00383CD6"/>
    <w:rsid w:val="00386409"/>
    <w:rsid w:val="003871EB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3C1D"/>
    <w:rsid w:val="003A4A7E"/>
    <w:rsid w:val="003B1E98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65C5"/>
    <w:rsid w:val="003D6745"/>
    <w:rsid w:val="003E0D4F"/>
    <w:rsid w:val="003E2205"/>
    <w:rsid w:val="003E42D9"/>
    <w:rsid w:val="003E6443"/>
    <w:rsid w:val="003F2D7D"/>
    <w:rsid w:val="003F36A8"/>
    <w:rsid w:val="003F3BB9"/>
    <w:rsid w:val="003F487C"/>
    <w:rsid w:val="003F5F6F"/>
    <w:rsid w:val="00401C26"/>
    <w:rsid w:val="00402865"/>
    <w:rsid w:val="0040511D"/>
    <w:rsid w:val="004157CF"/>
    <w:rsid w:val="0041707C"/>
    <w:rsid w:val="004239A2"/>
    <w:rsid w:val="004246C9"/>
    <w:rsid w:val="00426D48"/>
    <w:rsid w:val="00427D1F"/>
    <w:rsid w:val="00431E5A"/>
    <w:rsid w:val="00432133"/>
    <w:rsid w:val="0043351E"/>
    <w:rsid w:val="00437C80"/>
    <w:rsid w:val="00440929"/>
    <w:rsid w:val="004428AD"/>
    <w:rsid w:val="0044380C"/>
    <w:rsid w:val="00447B48"/>
    <w:rsid w:val="004530C5"/>
    <w:rsid w:val="004564CF"/>
    <w:rsid w:val="00470679"/>
    <w:rsid w:val="004750B5"/>
    <w:rsid w:val="00481698"/>
    <w:rsid w:val="00483B94"/>
    <w:rsid w:val="00487967"/>
    <w:rsid w:val="00490E33"/>
    <w:rsid w:val="004977C7"/>
    <w:rsid w:val="004A070F"/>
    <w:rsid w:val="004A0B8B"/>
    <w:rsid w:val="004A1783"/>
    <w:rsid w:val="004A2018"/>
    <w:rsid w:val="004A315B"/>
    <w:rsid w:val="004B01A9"/>
    <w:rsid w:val="004B0EE4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3307"/>
    <w:rsid w:val="004E3CEA"/>
    <w:rsid w:val="004E461F"/>
    <w:rsid w:val="004E77FD"/>
    <w:rsid w:val="004F06AE"/>
    <w:rsid w:val="004F31A8"/>
    <w:rsid w:val="004F726C"/>
    <w:rsid w:val="00502E10"/>
    <w:rsid w:val="00504D9D"/>
    <w:rsid w:val="00505DF1"/>
    <w:rsid w:val="00506C38"/>
    <w:rsid w:val="00506C4A"/>
    <w:rsid w:val="00510806"/>
    <w:rsid w:val="00512840"/>
    <w:rsid w:val="00512B85"/>
    <w:rsid w:val="00512E68"/>
    <w:rsid w:val="00513743"/>
    <w:rsid w:val="00521705"/>
    <w:rsid w:val="00522B17"/>
    <w:rsid w:val="00524F60"/>
    <w:rsid w:val="0053023A"/>
    <w:rsid w:val="0053087E"/>
    <w:rsid w:val="00532761"/>
    <w:rsid w:val="00533A25"/>
    <w:rsid w:val="00533B33"/>
    <w:rsid w:val="00533BFB"/>
    <w:rsid w:val="00536145"/>
    <w:rsid w:val="00536A2A"/>
    <w:rsid w:val="00542C8C"/>
    <w:rsid w:val="0054405C"/>
    <w:rsid w:val="00544475"/>
    <w:rsid w:val="00544B51"/>
    <w:rsid w:val="00546D7D"/>
    <w:rsid w:val="00547E6B"/>
    <w:rsid w:val="005517B4"/>
    <w:rsid w:val="00552599"/>
    <w:rsid w:val="00552674"/>
    <w:rsid w:val="005535B7"/>
    <w:rsid w:val="00554122"/>
    <w:rsid w:val="00554C69"/>
    <w:rsid w:val="00557E97"/>
    <w:rsid w:val="00561E09"/>
    <w:rsid w:val="00565D56"/>
    <w:rsid w:val="005720D6"/>
    <w:rsid w:val="005726DD"/>
    <w:rsid w:val="00572D78"/>
    <w:rsid w:val="0057343E"/>
    <w:rsid w:val="005749FE"/>
    <w:rsid w:val="005767FA"/>
    <w:rsid w:val="00576B97"/>
    <w:rsid w:val="0057787A"/>
    <w:rsid w:val="005807B9"/>
    <w:rsid w:val="00583D01"/>
    <w:rsid w:val="005846CA"/>
    <w:rsid w:val="00587311"/>
    <w:rsid w:val="005904F7"/>
    <w:rsid w:val="0059228D"/>
    <w:rsid w:val="005959D7"/>
    <w:rsid w:val="00597814"/>
    <w:rsid w:val="005A1D67"/>
    <w:rsid w:val="005A30BC"/>
    <w:rsid w:val="005A3A56"/>
    <w:rsid w:val="005A6836"/>
    <w:rsid w:val="005B104C"/>
    <w:rsid w:val="005B2746"/>
    <w:rsid w:val="005B5850"/>
    <w:rsid w:val="005B5CB6"/>
    <w:rsid w:val="005C0A46"/>
    <w:rsid w:val="005C5D93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1FB5"/>
    <w:rsid w:val="005F2C41"/>
    <w:rsid w:val="005F3B4F"/>
    <w:rsid w:val="006032D4"/>
    <w:rsid w:val="00607ED6"/>
    <w:rsid w:val="00610E7C"/>
    <w:rsid w:val="00611101"/>
    <w:rsid w:val="00611B1D"/>
    <w:rsid w:val="00611BC2"/>
    <w:rsid w:val="00612CED"/>
    <w:rsid w:val="00614B56"/>
    <w:rsid w:val="00630A28"/>
    <w:rsid w:val="00632957"/>
    <w:rsid w:val="00632E71"/>
    <w:rsid w:val="0063419E"/>
    <w:rsid w:val="006366FB"/>
    <w:rsid w:val="00637613"/>
    <w:rsid w:val="0064467E"/>
    <w:rsid w:val="00646DB3"/>
    <w:rsid w:val="006511A7"/>
    <w:rsid w:val="006523F4"/>
    <w:rsid w:val="00655DDB"/>
    <w:rsid w:val="00656250"/>
    <w:rsid w:val="00656E18"/>
    <w:rsid w:val="006579C7"/>
    <w:rsid w:val="00657ACE"/>
    <w:rsid w:val="006600A4"/>
    <w:rsid w:val="00663DD0"/>
    <w:rsid w:val="00666433"/>
    <w:rsid w:val="00673C2D"/>
    <w:rsid w:val="00677C6C"/>
    <w:rsid w:val="00682438"/>
    <w:rsid w:val="00687B18"/>
    <w:rsid w:val="006905B5"/>
    <w:rsid w:val="0069200C"/>
    <w:rsid w:val="006977CA"/>
    <w:rsid w:val="006A5614"/>
    <w:rsid w:val="006B3120"/>
    <w:rsid w:val="006B59DD"/>
    <w:rsid w:val="006B7658"/>
    <w:rsid w:val="006C0A61"/>
    <w:rsid w:val="006C1158"/>
    <w:rsid w:val="006C264E"/>
    <w:rsid w:val="006C42EF"/>
    <w:rsid w:val="006C5956"/>
    <w:rsid w:val="006C7A23"/>
    <w:rsid w:val="006D0FE0"/>
    <w:rsid w:val="006D20CB"/>
    <w:rsid w:val="006D23E0"/>
    <w:rsid w:val="006D35B0"/>
    <w:rsid w:val="006D3928"/>
    <w:rsid w:val="006D5EC4"/>
    <w:rsid w:val="006D7ADD"/>
    <w:rsid w:val="006E083E"/>
    <w:rsid w:val="006E776A"/>
    <w:rsid w:val="006E7EFC"/>
    <w:rsid w:val="006F1D85"/>
    <w:rsid w:val="006F4B6A"/>
    <w:rsid w:val="007040A4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34C6"/>
    <w:rsid w:val="0073542F"/>
    <w:rsid w:val="00741535"/>
    <w:rsid w:val="00744205"/>
    <w:rsid w:val="007465FC"/>
    <w:rsid w:val="00751164"/>
    <w:rsid w:val="00752F5A"/>
    <w:rsid w:val="00753577"/>
    <w:rsid w:val="00755241"/>
    <w:rsid w:val="00757F0B"/>
    <w:rsid w:val="0076068F"/>
    <w:rsid w:val="00766986"/>
    <w:rsid w:val="00767F5A"/>
    <w:rsid w:val="00770FFC"/>
    <w:rsid w:val="00776278"/>
    <w:rsid w:val="00776E4B"/>
    <w:rsid w:val="00777475"/>
    <w:rsid w:val="00782515"/>
    <w:rsid w:val="00784003"/>
    <w:rsid w:val="007845E4"/>
    <w:rsid w:val="00787FDE"/>
    <w:rsid w:val="00793475"/>
    <w:rsid w:val="00794495"/>
    <w:rsid w:val="007968F7"/>
    <w:rsid w:val="007A2425"/>
    <w:rsid w:val="007A5B54"/>
    <w:rsid w:val="007A6751"/>
    <w:rsid w:val="007B0D19"/>
    <w:rsid w:val="007B0D7C"/>
    <w:rsid w:val="007B32CE"/>
    <w:rsid w:val="007B5948"/>
    <w:rsid w:val="007C0E2C"/>
    <w:rsid w:val="007C2335"/>
    <w:rsid w:val="007C3F27"/>
    <w:rsid w:val="007C4EE0"/>
    <w:rsid w:val="007D0018"/>
    <w:rsid w:val="007D0FE2"/>
    <w:rsid w:val="007D17EE"/>
    <w:rsid w:val="007D41FB"/>
    <w:rsid w:val="007D6E48"/>
    <w:rsid w:val="007E32D5"/>
    <w:rsid w:val="007E7927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AC1"/>
    <w:rsid w:val="0081623F"/>
    <w:rsid w:val="00816D41"/>
    <w:rsid w:val="00821C09"/>
    <w:rsid w:val="008235C7"/>
    <w:rsid w:val="00823C7B"/>
    <w:rsid w:val="00826364"/>
    <w:rsid w:val="00834D49"/>
    <w:rsid w:val="00836F4E"/>
    <w:rsid w:val="00840A41"/>
    <w:rsid w:val="00841B11"/>
    <w:rsid w:val="00844B0F"/>
    <w:rsid w:val="008504C7"/>
    <w:rsid w:val="008548ED"/>
    <w:rsid w:val="008563C2"/>
    <w:rsid w:val="008637E4"/>
    <w:rsid w:val="00867566"/>
    <w:rsid w:val="00874435"/>
    <w:rsid w:val="00882A16"/>
    <w:rsid w:val="00885B43"/>
    <w:rsid w:val="008943D6"/>
    <w:rsid w:val="00896EE1"/>
    <w:rsid w:val="00896F48"/>
    <w:rsid w:val="008978FE"/>
    <w:rsid w:val="008A19A6"/>
    <w:rsid w:val="008A1E08"/>
    <w:rsid w:val="008A30DA"/>
    <w:rsid w:val="008A3121"/>
    <w:rsid w:val="008A46D5"/>
    <w:rsid w:val="008A66E9"/>
    <w:rsid w:val="008A7EE0"/>
    <w:rsid w:val="008C0782"/>
    <w:rsid w:val="008C15F7"/>
    <w:rsid w:val="008C3919"/>
    <w:rsid w:val="008C448C"/>
    <w:rsid w:val="008C48E6"/>
    <w:rsid w:val="008C5FD7"/>
    <w:rsid w:val="008D4976"/>
    <w:rsid w:val="008E1073"/>
    <w:rsid w:val="008E1927"/>
    <w:rsid w:val="008E7B3B"/>
    <w:rsid w:val="008E7C56"/>
    <w:rsid w:val="008F14B4"/>
    <w:rsid w:val="008F3E2F"/>
    <w:rsid w:val="008F4698"/>
    <w:rsid w:val="008F6788"/>
    <w:rsid w:val="009037EB"/>
    <w:rsid w:val="00906965"/>
    <w:rsid w:val="009104C2"/>
    <w:rsid w:val="00916FC1"/>
    <w:rsid w:val="00920836"/>
    <w:rsid w:val="0092093A"/>
    <w:rsid w:val="009211A8"/>
    <w:rsid w:val="00921A3E"/>
    <w:rsid w:val="00924816"/>
    <w:rsid w:val="00930F43"/>
    <w:rsid w:val="0093360E"/>
    <w:rsid w:val="00933A47"/>
    <w:rsid w:val="00935CED"/>
    <w:rsid w:val="009406C8"/>
    <w:rsid w:val="00952F5E"/>
    <w:rsid w:val="0096065B"/>
    <w:rsid w:val="00965373"/>
    <w:rsid w:val="009659A7"/>
    <w:rsid w:val="00970F41"/>
    <w:rsid w:val="00973B89"/>
    <w:rsid w:val="00980A60"/>
    <w:rsid w:val="009824A1"/>
    <w:rsid w:val="00983F51"/>
    <w:rsid w:val="009871B5"/>
    <w:rsid w:val="009919F4"/>
    <w:rsid w:val="00991C74"/>
    <w:rsid w:val="00992D89"/>
    <w:rsid w:val="009934C0"/>
    <w:rsid w:val="009A005E"/>
    <w:rsid w:val="009A162E"/>
    <w:rsid w:val="009A1748"/>
    <w:rsid w:val="009A691B"/>
    <w:rsid w:val="009B03D4"/>
    <w:rsid w:val="009B24D5"/>
    <w:rsid w:val="009B2C2F"/>
    <w:rsid w:val="009B66F3"/>
    <w:rsid w:val="009B754B"/>
    <w:rsid w:val="009C01BB"/>
    <w:rsid w:val="009C6176"/>
    <w:rsid w:val="009D0E82"/>
    <w:rsid w:val="009D121E"/>
    <w:rsid w:val="009E04D9"/>
    <w:rsid w:val="009E0590"/>
    <w:rsid w:val="009E1483"/>
    <w:rsid w:val="009E2BB3"/>
    <w:rsid w:val="009E7458"/>
    <w:rsid w:val="009F0287"/>
    <w:rsid w:val="009F0947"/>
    <w:rsid w:val="009F41C2"/>
    <w:rsid w:val="009F5E11"/>
    <w:rsid w:val="009F637D"/>
    <w:rsid w:val="00A027E0"/>
    <w:rsid w:val="00A1059A"/>
    <w:rsid w:val="00A125E0"/>
    <w:rsid w:val="00A13428"/>
    <w:rsid w:val="00A21878"/>
    <w:rsid w:val="00A23C04"/>
    <w:rsid w:val="00A25EE9"/>
    <w:rsid w:val="00A27C92"/>
    <w:rsid w:val="00A31E15"/>
    <w:rsid w:val="00A31EAE"/>
    <w:rsid w:val="00A334E1"/>
    <w:rsid w:val="00A43CF9"/>
    <w:rsid w:val="00A44348"/>
    <w:rsid w:val="00A4497C"/>
    <w:rsid w:val="00A477C9"/>
    <w:rsid w:val="00A51A8E"/>
    <w:rsid w:val="00A5358D"/>
    <w:rsid w:val="00A60DC9"/>
    <w:rsid w:val="00A62554"/>
    <w:rsid w:val="00A668ED"/>
    <w:rsid w:val="00A67F07"/>
    <w:rsid w:val="00A73DF1"/>
    <w:rsid w:val="00A76588"/>
    <w:rsid w:val="00A76E80"/>
    <w:rsid w:val="00A81902"/>
    <w:rsid w:val="00A84BA6"/>
    <w:rsid w:val="00A851A6"/>
    <w:rsid w:val="00A85E0E"/>
    <w:rsid w:val="00A85FA2"/>
    <w:rsid w:val="00A8629B"/>
    <w:rsid w:val="00A87E50"/>
    <w:rsid w:val="00A92649"/>
    <w:rsid w:val="00A97436"/>
    <w:rsid w:val="00A977FA"/>
    <w:rsid w:val="00AA2DC3"/>
    <w:rsid w:val="00AA4617"/>
    <w:rsid w:val="00AA50C6"/>
    <w:rsid w:val="00AA698D"/>
    <w:rsid w:val="00AA69F5"/>
    <w:rsid w:val="00AA6D6D"/>
    <w:rsid w:val="00AB1958"/>
    <w:rsid w:val="00AB5715"/>
    <w:rsid w:val="00AB7846"/>
    <w:rsid w:val="00AC0E5D"/>
    <w:rsid w:val="00AC31C2"/>
    <w:rsid w:val="00AC3386"/>
    <w:rsid w:val="00AC374B"/>
    <w:rsid w:val="00AC46C4"/>
    <w:rsid w:val="00AC4E1B"/>
    <w:rsid w:val="00AD7B62"/>
    <w:rsid w:val="00AE1AA8"/>
    <w:rsid w:val="00AE27FD"/>
    <w:rsid w:val="00AE3D5F"/>
    <w:rsid w:val="00AF1A95"/>
    <w:rsid w:val="00AF4174"/>
    <w:rsid w:val="00AF7C22"/>
    <w:rsid w:val="00B03ED1"/>
    <w:rsid w:val="00B04BA6"/>
    <w:rsid w:val="00B05E25"/>
    <w:rsid w:val="00B06AEA"/>
    <w:rsid w:val="00B10C3E"/>
    <w:rsid w:val="00B16667"/>
    <w:rsid w:val="00B16C17"/>
    <w:rsid w:val="00B16C25"/>
    <w:rsid w:val="00B174AE"/>
    <w:rsid w:val="00B2278D"/>
    <w:rsid w:val="00B22E36"/>
    <w:rsid w:val="00B2353C"/>
    <w:rsid w:val="00B2408F"/>
    <w:rsid w:val="00B32231"/>
    <w:rsid w:val="00B3285D"/>
    <w:rsid w:val="00B372AC"/>
    <w:rsid w:val="00B37668"/>
    <w:rsid w:val="00B45CEF"/>
    <w:rsid w:val="00B46DC0"/>
    <w:rsid w:val="00B47465"/>
    <w:rsid w:val="00B47634"/>
    <w:rsid w:val="00B51DC8"/>
    <w:rsid w:val="00B547DC"/>
    <w:rsid w:val="00B57796"/>
    <w:rsid w:val="00B57BA6"/>
    <w:rsid w:val="00B652C8"/>
    <w:rsid w:val="00B67652"/>
    <w:rsid w:val="00B70AF6"/>
    <w:rsid w:val="00B72F11"/>
    <w:rsid w:val="00B74BC9"/>
    <w:rsid w:val="00B75491"/>
    <w:rsid w:val="00B76149"/>
    <w:rsid w:val="00B77775"/>
    <w:rsid w:val="00B83087"/>
    <w:rsid w:val="00B8318E"/>
    <w:rsid w:val="00B847AB"/>
    <w:rsid w:val="00B84B0C"/>
    <w:rsid w:val="00B84DD1"/>
    <w:rsid w:val="00B860B4"/>
    <w:rsid w:val="00B8716F"/>
    <w:rsid w:val="00B9527A"/>
    <w:rsid w:val="00B9773C"/>
    <w:rsid w:val="00BA3708"/>
    <w:rsid w:val="00BB2B18"/>
    <w:rsid w:val="00BB52F2"/>
    <w:rsid w:val="00BB5622"/>
    <w:rsid w:val="00BB5A92"/>
    <w:rsid w:val="00BB7235"/>
    <w:rsid w:val="00BB7985"/>
    <w:rsid w:val="00BB7E16"/>
    <w:rsid w:val="00BC5766"/>
    <w:rsid w:val="00BC6C83"/>
    <w:rsid w:val="00BC7C78"/>
    <w:rsid w:val="00BC7E88"/>
    <w:rsid w:val="00BD0FBE"/>
    <w:rsid w:val="00BD15FE"/>
    <w:rsid w:val="00BD392D"/>
    <w:rsid w:val="00BD62BF"/>
    <w:rsid w:val="00BE0D4D"/>
    <w:rsid w:val="00BE7091"/>
    <w:rsid w:val="00BF0E2E"/>
    <w:rsid w:val="00BF39CF"/>
    <w:rsid w:val="00BF68F5"/>
    <w:rsid w:val="00C020B6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477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6BE2"/>
    <w:rsid w:val="00C4728C"/>
    <w:rsid w:val="00C52C3D"/>
    <w:rsid w:val="00C557B8"/>
    <w:rsid w:val="00C565E9"/>
    <w:rsid w:val="00C569B8"/>
    <w:rsid w:val="00C57414"/>
    <w:rsid w:val="00C57E20"/>
    <w:rsid w:val="00C62426"/>
    <w:rsid w:val="00C643E8"/>
    <w:rsid w:val="00C6453B"/>
    <w:rsid w:val="00C6679B"/>
    <w:rsid w:val="00C67E5C"/>
    <w:rsid w:val="00C72D26"/>
    <w:rsid w:val="00C72ED7"/>
    <w:rsid w:val="00C76218"/>
    <w:rsid w:val="00C76C0D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773"/>
    <w:rsid w:val="00C97E03"/>
    <w:rsid w:val="00CA0E92"/>
    <w:rsid w:val="00CA3138"/>
    <w:rsid w:val="00CA3BEE"/>
    <w:rsid w:val="00CA5A41"/>
    <w:rsid w:val="00CB05D7"/>
    <w:rsid w:val="00CB0D54"/>
    <w:rsid w:val="00CB6C3F"/>
    <w:rsid w:val="00CC4704"/>
    <w:rsid w:val="00CC5088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F20CE"/>
    <w:rsid w:val="00CF2E23"/>
    <w:rsid w:val="00CF2FE5"/>
    <w:rsid w:val="00CF499B"/>
    <w:rsid w:val="00D002CE"/>
    <w:rsid w:val="00D01313"/>
    <w:rsid w:val="00D021CC"/>
    <w:rsid w:val="00D10781"/>
    <w:rsid w:val="00D10C92"/>
    <w:rsid w:val="00D11C9B"/>
    <w:rsid w:val="00D1249E"/>
    <w:rsid w:val="00D1508A"/>
    <w:rsid w:val="00D1512B"/>
    <w:rsid w:val="00D15E46"/>
    <w:rsid w:val="00D214D6"/>
    <w:rsid w:val="00D34449"/>
    <w:rsid w:val="00D416F7"/>
    <w:rsid w:val="00D4361E"/>
    <w:rsid w:val="00D5671B"/>
    <w:rsid w:val="00D62C7E"/>
    <w:rsid w:val="00D64D43"/>
    <w:rsid w:val="00D64DF0"/>
    <w:rsid w:val="00D66EF7"/>
    <w:rsid w:val="00D70FB2"/>
    <w:rsid w:val="00D73B71"/>
    <w:rsid w:val="00D74A49"/>
    <w:rsid w:val="00D820F6"/>
    <w:rsid w:val="00D83630"/>
    <w:rsid w:val="00D84489"/>
    <w:rsid w:val="00D878A8"/>
    <w:rsid w:val="00D91794"/>
    <w:rsid w:val="00D91B48"/>
    <w:rsid w:val="00D91DBB"/>
    <w:rsid w:val="00D93543"/>
    <w:rsid w:val="00D94442"/>
    <w:rsid w:val="00D94536"/>
    <w:rsid w:val="00DA02BC"/>
    <w:rsid w:val="00DA1660"/>
    <w:rsid w:val="00DA2026"/>
    <w:rsid w:val="00DA4149"/>
    <w:rsid w:val="00DA7214"/>
    <w:rsid w:val="00DA744A"/>
    <w:rsid w:val="00DB3581"/>
    <w:rsid w:val="00DB4DEB"/>
    <w:rsid w:val="00DB794E"/>
    <w:rsid w:val="00DC100D"/>
    <w:rsid w:val="00DC49C2"/>
    <w:rsid w:val="00DC5557"/>
    <w:rsid w:val="00DC68F4"/>
    <w:rsid w:val="00DC7A4A"/>
    <w:rsid w:val="00DD3EEB"/>
    <w:rsid w:val="00DD49E9"/>
    <w:rsid w:val="00DD5393"/>
    <w:rsid w:val="00DD5D4C"/>
    <w:rsid w:val="00DD7272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132F7"/>
    <w:rsid w:val="00E21EFE"/>
    <w:rsid w:val="00E24391"/>
    <w:rsid w:val="00E24557"/>
    <w:rsid w:val="00E26A92"/>
    <w:rsid w:val="00E30C3E"/>
    <w:rsid w:val="00E32E6B"/>
    <w:rsid w:val="00E35E1C"/>
    <w:rsid w:val="00E369FC"/>
    <w:rsid w:val="00E43FE0"/>
    <w:rsid w:val="00E46FF6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70906"/>
    <w:rsid w:val="00E723EA"/>
    <w:rsid w:val="00E7242E"/>
    <w:rsid w:val="00E72D05"/>
    <w:rsid w:val="00E73E6A"/>
    <w:rsid w:val="00E76FFD"/>
    <w:rsid w:val="00E777BA"/>
    <w:rsid w:val="00E828A0"/>
    <w:rsid w:val="00E868E9"/>
    <w:rsid w:val="00E90392"/>
    <w:rsid w:val="00E95B93"/>
    <w:rsid w:val="00E9759F"/>
    <w:rsid w:val="00EA052C"/>
    <w:rsid w:val="00EA18B0"/>
    <w:rsid w:val="00EA4493"/>
    <w:rsid w:val="00EA5A86"/>
    <w:rsid w:val="00EA662F"/>
    <w:rsid w:val="00EB0589"/>
    <w:rsid w:val="00EB44F9"/>
    <w:rsid w:val="00EC030A"/>
    <w:rsid w:val="00EC04FE"/>
    <w:rsid w:val="00EC226D"/>
    <w:rsid w:val="00EC7753"/>
    <w:rsid w:val="00ED029E"/>
    <w:rsid w:val="00ED4FE0"/>
    <w:rsid w:val="00EE1957"/>
    <w:rsid w:val="00EE339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F01639"/>
    <w:rsid w:val="00F039A3"/>
    <w:rsid w:val="00F05E35"/>
    <w:rsid w:val="00F05FF6"/>
    <w:rsid w:val="00F06518"/>
    <w:rsid w:val="00F10391"/>
    <w:rsid w:val="00F11947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40B34"/>
    <w:rsid w:val="00F40E61"/>
    <w:rsid w:val="00F42055"/>
    <w:rsid w:val="00F45460"/>
    <w:rsid w:val="00F50655"/>
    <w:rsid w:val="00F54AD4"/>
    <w:rsid w:val="00F61DD9"/>
    <w:rsid w:val="00F63704"/>
    <w:rsid w:val="00F63B65"/>
    <w:rsid w:val="00F64EB6"/>
    <w:rsid w:val="00F655D6"/>
    <w:rsid w:val="00F67E57"/>
    <w:rsid w:val="00F70AE7"/>
    <w:rsid w:val="00F715FA"/>
    <w:rsid w:val="00F71D44"/>
    <w:rsid w:val="00F73C84"/>
    <w:rsid w:val="00F74A76"/>
    <w:rsid w:val="00F7690D"/>
    <w:rsid w:val="00F80534"/>
    <w:rsid w:val="00F82E51"/>
    <w:rsid w:val="00F855D7"/>
    <w:rsid w:val="00F86D1D"/>
    <w:rsid w:val="00F96D96"/>
    <w:rsid w:val="00F96DCE"/>
    <w:rsid w:val="00FA03D8"/>
    <w:rsid w:val="00FA061E"/>
    <w:rsid w:val="00FA1864"/>
    <w:rsid w:val="00FA2816"/>
    <w:rsid w:val="00FA323F"/>
    <w:rsid w:val="00FA38C6"/>
    <w:rsid w:val="00FA5F77"/>
    <w:rsid w:val="00FA62E7"/>
    <w:rsid w:val="00FB2412"/>
    <w:rsid w:val="00FB2C8D"/>
    <w:rsid w:val="00FB4E00"/>
    <w:rsid w:val="00FB5404"/>
    <w:rsid w:val="00FB5454"/>
    <w:rsid w:val="00FB5C08"/>
    <w:rsid w:val="00FC012D"/>
    <w:rsid w:val="00FC03EA"/>
    <w:rsid w:val="00FC1FE3"/>
    <w:rsid w:val="00FC65AD"/>
    <w:rsid w:val="00FC6D19"/>
    <w:rsid w:val="00FD79F5"/>
    <w:rsid w:val="00FE10D9"/>
    <w:rsid w:val="00FE4210"/>
    <w:rsid w:val="00FE7E5D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94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0947"/>
    <w:pPr>
      <w:widowControl w:val="0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094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AC46C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AC46C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434</Words>
  <Characters>2480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cp:lastPrinted>2023-11-07T10:28:00Z</cp:lastPrinted>
  <dcterms:created xsi:type="dcterms:W3CDTF">2018-11-08T12:42:00Z</dcterms:created>
  <dcterms:modified xsi:type="dcterms:W3CDTF">2026-05-05T18:23:00Z</dcterms:modified>
</cp:coreProperties>
</file>